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1916C1" w14:textId="2E9851DF" w:rsidR="00717D87" w:rsidRDefault="00026DA3" w:rsidP="00717D87">
      <w:pPr>
        <w:spacing w:line="240" w:lineRule="auto"/>
        <w:rPr>
          <w:sz w:val="24"/>
          <w:szCs w:val="24"/>
        </w:rPr>
      </w:pPr>
      <w:r>
        <w:rPr>
          <w:b/>
          <w:i/>
          <w:sz w:val="24"/>
          <w:szCs w:val="24"/>
          <w:u w:val="single"/>
        </w:rPr>
        <w:t>Your turn</w:t>
      </w:r>
      <w:r w:rsidR="004D339D" w:rsidRPr="004D339D">
        <w:rPr>
          <w:b/>
          <w:i/>
          <w:sz w:val="24"/>
          <w:szCs w:val="24"/>
          <w:u w:val="single"/>
        </w:rPr>
        <w:t>:</w:t>
      </w:r>
      <w:r w:rsidR="004D339D">
        <w:rPr>
          <w:sz w:val="24"/>
          <w:szCs w:val="24"/>
        </w:rPr>
        <w:t xml:space="preserve"> </w:t>
      </w:r>
      <w:r w:rsidR="00717D87">
        <w:rPr>
          <w:sz w:val="24"/>
          <w:szCs w:val="24"/>
        </w:rPr>
        <w:t xml:space="preserve">Please </w:t>
      </w:r>
      <w:r w:rsidR="004D339D">
        <w:rPr>
          <w:sz w:val="24"/>
          <w:szCs w:val="24"/>
        </w:rPr>
        <w:t>use this page to write me a letter all about YOU. If you’re not sure what to write, take a look at the questions I asked you at the end of both paragraphs of my letter. Use those to help guide you, but please include any and everything you want to</w:t>
      </w:r>
      <w:r w:rsidR="002D7F24">
        <w:rPr>
          <w:sz w:val="24"/>
          <w:szCs w:val="24"/>
        </w:rPr>
        <w:t xml:space="preserve"> tell me about yourself! Also </w:t>
      </w:r>
      <w:r w:rsidR="004D339D">
        <w:rPr>
          <w:sz w:val="24"/>
          <w:szCs w:val="24"/>
        </w:rPr>
        <w:t>feel free to ask me questions if there’s something else you’d like to know about me.</w:t>
      </w:r>
    </w:p>
    <w:p w14:paraId="038AC24F" w14:textId="77777777" w:rsidR="004D339D" w:rsidRDefault="004D339D" w:rsidP="00717D8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7D4CFC27" w14:textId="77777777" w:rsidR="004D339D" w:rsidRDefault="004D339D" w:rsidP="00717D8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0D7271DC" w14:textId="77777777" w:rsidR="004D339D" w:rsidRDefault="004D339D" w:rsidP="00717D8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7A86CAFA" w14:textId="77777777" w:rsidR="004D339D" w:rsidRDefault="004D339D" w:rsidP="00717D8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2025D2A8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660F37FE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70E3F79E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749F5B43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207D04B7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772A9F31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392A1C47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1F8BA4D7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4B3F85CD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5EFCDE11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25E00ECA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1FA42258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76C63DF7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2E442F2F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08D2DAB2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1C1C901F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0ED1A43F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1B96B418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7F87C0D3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15FD6321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34D0A1DC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42DE4997" w14:textId="77777777" w:rsidR="004D339D" w:rsidRDefault="004D339D" w:rsidP="004D339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64BA096F" w14:textId="77777777" w:rsidR="004D339D" w:rsidRDefault="004D339D" w:rsidP="00717D8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</w:t>
      </w:r>
    </w:p>
    <w:p w14:paraId="5008D086" w14:textId="77777777" w:rsidR="00206D8B" w:rsidRDefault="00206D8B" w:rsidP="00717D87">
      <w:pPr>
        <w:spacing w:line="240" w:lineRule="auto"/>
      </w:pPr>
    </w:p>
    <w:p w14:paraId="7D347F6A" w14:textId="77777777" w:rsidR="00D0225F" w:rsidRDefault="00CD76AC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209046F" wp14:editId="0EFC0B24">
                <wp:simplePos x="0" y="0"/>
                <wp:positionH relativeFrom="column">
                  <wp:posOffset>930275</wp:posOffset>
                </wp:positionH>
                <wp:positionV relativeFrom="paragraph">
                  <wp:posOffset>1483360</wp:posOffset>
                </wp:positionV>
                <wp:extent cx="4934585" cy="5624195"/>
                <wp:effectExtent l="3175" t="0" r="2540" b="4445"/>
                <wp:wrapNone/>
                <wp:docPr id="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34585" cy="5624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szCs w:val="20"/>
                              </w:rPr>
                              <w:id w:val="496984065"/>
                              <w:placeholder>
                                <w:docPart w:val="691275164EFF4C4FB1B04A6C3F23F39A"/>
                              </w:placeholder>
                            </w:sdtPr>
                            <w:sdtEndPr/>
                            <w:sdtContent>
                              <w:p w14:paraId="597C83B6" w14:textId="2F2311DC" w:rsidR="00E331C7" w:rsidRDefault="00240C26">
                                <w:pPr>
                                  <w:rPr>
                                    <w:szCs w:val="20"/>
                                  </w:rPr>
                                </w:pPr>
                                <w:r>
                                  <w:rPr>
                                    <w:szCs w:val="20"/>
                                  </w:rPr>
                                  <w:t>Dear Spartan</w:t>
                                </w:r>
                                <w:r w:rsidR="00911D2C">
                                  <w:rPr>
                                    <w:szCs w:val="20"/>
                                  </w:rPr>
                                  <w:t xml:space="preserve"> Scholar</w:t>
                                </w:r>
                                <w:r w:rsidR="00E331C7">
                                  <w:rPr>
                                    <w:szCs w:val="20"/>
                                  </w:rPr>
                                  <w:t>,</w:t>
                                </w:r>
                              </w:p>
                              <w:p w14:paraId="18D5C8A4" w14:textId="7C088D62" w:rsidR="006C2F21" w:rsidRDefault="00E331C7" w:rsidP="00552D81">
                                <w:pPr>
                                  <w:rPr>
                                    <w:szCs w:val="20"/>
                                  </w:rPr>
                                </w:pPr>
                                <w:r>
                                  <w:rPr>
                                    <w:szCs w:val="20"/>
                                  </w:rPr>
                                  <w:t>Welcome to Biology, and more impo</w:t>
                                </w:r>
                                <w:r w:rsidR="006C4049">
                                  <w:rPr>
                                    <w:szCs w:val="20"/>
                                  </w:rPr>
                                  <w:t xml:space="preserve">rtantly, welcome </w:t>
                                </w:r>
                                <w:r w:rsidR="00240C26">
                                  <w:rPr>
                                    <w:szCs w:val="20"/>
                                  </w:rPr>
                                  <w:t>back to TJ for a great year</w:t>
                                </w:r>
                                <w:r w:rsidR="006C4049">
                                  <w:rPr>
                                    <w:szCs w:val="20"/>
                                  </w:rPr>
                                  <w:t xml:space="preserve">! </w:t>
                                </w:r>
                                <w:r w:rsidR="00240C26">
                                  <w:rPr>
                                    <w:szCs w:val="20"/>
                                  </w:rPr>
                                  <w:t>I will be your Biology teacher</w:t>
                                </w:r>
                                <w:r w:rsidR="00552D81">
                                  <w:rPr>
                                    <w:szCs w:val="20"/>
                                  </w:rPr>
                                  <w:t xml:space="preserve">, and </w:t>
                                </w:r>
                                <w:r w:rsidR="00240C26">
                                  <w:rPr>
                                    <w:szCs w:val="20"/>
                                  </w:rPr>
                                  <w:t>I’m interested in getting to know you</w:t>
                                </w:r>
                                <w:r w:rsidR="00552D81">
                                  <w:rPr>
                                    <w:szCs w:val="20"/>
                                  </w:rPr>
                                  <w:t xml:space="preserve"> as we gear up for an exciting journey through the science of life together. </w:t>
                                </w:r>
                                <w:r w:rsidR="006C4049">
                                  <w:rPr>
                                    <w:szCs w:val="20"/>
                                  </w:rPr>
                                  <w:t>I grew up i</w:t>
                                </w:r>
                                <w:r w:rsidR="00206D8B">
                                  <w:rPr>
                                    <w:szCs w:val="20"/>
                                  </w:rPr>
                                  <w:t xml:space="preserve">n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Vail</w:t>
                                </w:r>
                                <w:r w:rsidR="00552D81">
                                  <w:rPr>
                                    <w:szCs w:val="20"/>
                                  </w:rPr>
                                  <w:t xml:space="preserve">,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Colorado</w:t>
                                </w:r>
                                <w:r w:rsidR="00240C26">
                                  <w:rPr>
                                    <w:szCs w:val="20"/>
                                  </w:rPr>
                                  <w:t xml:space="preserve"> (nope, I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am not rich</w:t>
                                </w:r>
                                <w:r w:rsidR="00240C26">
                                  <w:rPr>
                                    <w:szCs w:val="20"/>
                                  </w:rPr>
                                  <w:t xml:space="preserve">) </w:t>
                                </w:r>
                                <w:r w:rsidR="006C4049">
                                  <w:rPr>
                                    <w:szCs w:val="20"/>
                                  </w:rPr>
                                  <w:t>and left when I went to college. In high school, my life</w:t>
                                </w:r>
                                <w:r w:rsidR="00206D8B">
                                  <w:rPr>
                                    <w:szCs w:val="20"/>
                                  </w:rPr>
                                  <w:t xml:space="preserve"> revolved around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sports and the outdoors</w:t>
                                </w:r>
                                <w:r w:rsidR="009C5C20">
                                  <w:rPr>
                                    <w:szCs w:val="20"/>
                                  </w:rPr>
                                  <w:t>;</w:t>
                                </w:r>
                                <w:r w:rsidR="006C4049">
                                  <w:rPr>
                                    <w:szCs w:val="20"/>
                                  </w:rPr>
                                  <w:t xml:space="preserve"> I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played football, ski raced, and ran track</w:t>
                                </w:r>
                                <w:r w:rsidR="007E606C">
                                  <w:rPr>
                                    <w:szCs w:val="20"/>
                                  </w:rPr>
                                  <w:t xml:space="preserve">. </w:t>
                                </w:r>
                                <w:r w:rsidR="00C622BF">
                                  <w:rPr>
                                    <w:szCs w:val="20"/>
                                  </w:rPr>
                                  <w:t xml:space="preserve">In college I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 xml:space="preserve">pursued my passion for sports and the outdoors and got degrees in biology and sports medicine.  </w:t>
                                </w:r>
                                <w:r w:rsidR="00C622BF">
                                  <w:rPr>
                                    <w:szCs w:val="20"/>
                                  </w:rPr>
                                  <w:t xml:space="preserve">Tell me about yourself! </w:t>
                                </w:r>
                                <w:r w:rsidR="00552D81">
                                  <w:rPr>
                                    <w:szCs w:val="20"/>
                                  </w:rPr>
                                  <w:t>Wh</w:t>
                                </w:r>
                                <w:r w:rsidR="006F2BDF">
                                  <w:rPr>
                                    <w:szCs w:val="20"/>
                                  </w:rPr>
                                  <w:t xml:space="preserve">at are your personal interests- academic, athletic? </w:t>
                                </w:r>
                                <w:r w:rsidR="00552D81">
                                  <w:rPr>
                                    <w:szCs w:val="20"/>
                                  </w:rPr>
                                  <w:t xml:space="preserve">Are you from </w:t>
                                </w:r>
                                <w:r w:rsidR="009C5C20">
                                  <w:rPr>
                                    <w:szCs w:val="20"/>
                                  </w:rPr>
                                  <w:t>Colorado</w:t>
                                </w:r>
                                <w:r w:rsidR="00552D81">
                                  <w:rPr>
                                    <w:szCs w:val="20"/>
                                  </w:rPr>
                                  <w:t>? Do you see yourself staying nearby for college? What does your family look like- do you have siblings? Are they older or younger? Do you live with your parents?</w:t>
                                </w:r>
                              </w:p>
                              <w:p w14:paraId="5C7F0827" w14:textId="5048A8C4" w:rsidR="006C2F21" w:rsidRDefault="00C622BF">
                                <w:pPr>
                                  <w:rPr>
                                    <w:szCs w:val="20"/>
                                  </w:rPr>
                                </w:pPr>
                                <w:r>
                                  <w:rPr>
                                    <w:szCs w:val="20"/>
                                  </w:rPr>
                                  <w:t xml:space="preserve">My </w:t>
                                </w:r>
                                <w:r w:rsidR="00F86B2C">
                                  <w:rPr>
                                    <w:szCs w:val="20"/>
                                  </w:rPr>
                                  <w:t>Biology teaching career</w:t>
                                </w:r>
                                <w:r>
                                  <w:rPr>
                                    <w:szCs w:val="20"/>
                                  </w:rPr>
                                  <w:t xml:space="preserve"> began with a passion for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the outdoors</w:t>
                                </w:r>
                                <w:r w:rsidR="00F86B2C">
                                  <w:rPr>
                                    <w:szCs w:val="20"/>
                                  </w:rPr>
                                  <w:t xml:space="preserve">, which I realized when I was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in high school</w:t>
                                </w:r>
                                <w:r>
                                  <w:rPr>
                                    <w:szCs w:val="20"/>
                                  </w:rPr>
                                  <w:t xml:space="preserve">. I studied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biology and sports medicine in college</w:t>
                                </w:r>
                                <w:r>
                                  <w:rPr>
                                    <w:szCs w:val="20"/>
                                  </w:rPr>
                                  <w:t xml:space="preserve">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when I</w:t>
                                </w:r>
                                <w:r>
                                  <w:rPr>
                                    <w:szCs w:val="20"/>
                                  </w:rPr>
                                  <w:t xml:space="preserve"> realized how strongly I felt that young people unders</w:t>
                                </w:r>
                                <w:r w:rsidR="00F86B2C">
                                  <w:rPr>
                                    <w:szCs w:val="20"/>
                                  </w:rPr>
                                  <w:t xml:space="preserve">tand the world around them, so </w:t>
                                </w:r>
                                <w:r>
                                  <w:rPr>
                                    <w:szCs w:val="20"/>
                                  </w:rPr>
                                  <w:t>that they can make educated decisions about their health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, wellbeing, and our environment</w:t>
                                </w:r>
                                <w:r w:rsidR="00F86B2C">
                                  <w:rPr>
                                    <w:szCs w:val="20"/>
                                  </w:rPr>
                                  <w:t xml:space="preserve">. </w:t>
                                </w:r>
                                <w:r>
                                  <w:rPr>
                                    <w:szCs w:val="20"/>
                                  </w:rPr>
                                  <w:t>Especially in this day, where fad diets are everywhere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, concrete biological science is being questioned</w:t>
                                </w:r>
                                <w:r>
                                  <w:rPr>
                                    <w:szCs w:val="20"/>
                                  </w:rPr>
                                  <w:t xml:space="preserve"> and </w:t>
                                </w:r>
                                <w:r w:rsidR="00F514B9">
                                  <w:rPr>
                                    <w:szCs w:val="20"/>
                                  </w:rPr>
                                  <w:t>out planet is being destroyed</w:t>
                                </w:r>
                                <w:r w:rsidR="00026DA3">
                                  <w:rPr>
                                    <w:szCs w:val="20"/>
                                  </w:rPr>
                                  <w:t>, I want</w:t>
                                </w:r>
                                <w:r>
                                  <w:rPr>
                                    <w:szCs w:val="20"/>
                                  </w:rPr>
                                  <w:t xml:space="preserve"> to help our youth see through a lot of the baloney that is being spit at you every day.</w:t>
                                </w:r>
                                <w:r w:rsidR="00206D8B">
                                  <w:rPr>
                                    <w:szCs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szCs w:val="20"/>
                                  </w:rPr>
                                  <w:t>I found that teaching Biology to people at an age of curiosity and experimentation would allow me to help guide them to smart and educated decision-making. What do you hope to get out of Biology this year? What have you found easy and difficu</w:t>
                                </w:r>
                                <w:bookmarkStart w:id="0" w:name="_GoBack"/>
                                <w:bookmarkEnd w:id="0"/>
                                <w:r>
                                  <w:rPr>
                                    <w:szCs w:val="20"/>
                                  </w:rPr>
                                  <w:t>lt about science in the past? What should I do to help support you?</w:t>
                                </w:r>
                              </w:p>
                              <w:p w14:paraId="1068B270" w14:textId="4BE6DE13" w:rsidR="006C2F21" w:rsidRDefault="00026DA3">
                                <w:pPr>
                                  <w:rPr>
                                    <w:szCs w:val="20"/>
                                  </w:rPr>
                                </w:pPr>
                                <w:r>
                                  <w:rPr>
                                    <w:szCs w:val="20"/>
                                  </w:rPr>
                                  <w:t>I look forward to reading your letter</w:t>
                                </w:r>
                                <w:r w:rsidR="00442438">
                                  <w:rPr>
                                    <w:szCs w:val="20"/>
                                  </w:rPr>
                                  <w:t xml:space="preserve"> and </w:t>
                                </w:r>
                                <w:r w:rsidR="007E606C">
                                  <w:rPr>
                                    <w:szCs w:val="20"/>
                                  </w:rPr>
                                  <w:t>getting to know you this year!</w:t>
                                </w:r>
                              </w:p>
                              <w:p w14:paraId="1B92263E" w14:textId="77777777" w:rsidR="00442438" w:rsidRDefault="00442438" w:rsidP="004D339D">
                                <w:pPr>
                                  <w:jc w:val="right"/>
                                  <w:rPr>
                                    <w:szCs w:val="20"/>
                                  </w:rPr>
                                </w:pPr>
                                <w:r>
                                  <w:rPr>
                                    <w:szCs w:val="20"/>
                                  </w:rPr>
                                  <w:t>Sincerely,</w:t>
                                </w:r>
                              </w:p>
                              <w:p w14:paraId="50D1CACD" w14:textId="5DF923C6" w:rsidR="00D0225F" w:rsidRDefault="00F514B9" w:rsidP="004D339D">
                                <w:pPr>
                                  <w:jc w:val="right"/>
                                  <w:rPr>
                                    <w:szCs w:val="20"/>
                                  </w:rPr>
                                </w:pPr>
                                <w:r>
                                  <w:rPr>
                                    <w:szCs w:val="20"/>
                                  </w:rPr>
                                  <w:t>Mr. Thomas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5" o:spid="_x0000_s1026" type="#_x0000_t202" style="position:absolute;left:0;text-align:left;margin-left:73.25pt;margin-top:116.8pt;width:388.55pt;height:442.8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" filled="f" stroked="f">
                <v:textbox>
                  <w:txbxContent>
                    <w:sdt>
                      <w:sdtPr>
                        <w:rPr>
                          <w:szCs w:val="20"/>
                        </w:rPr>
                        <w:id w:val="496984065"/>
                        <w:placeholder>
                          <w:docPart w:val="691275164EFF4C4FB1B04A6C3F23F39A"/>
                        </w:placeholder>
                      </w:sdtPr>
                      <w:sdtEndPr/>
                      <w:sdtContent>
                        <w:p w14:paraId="597C83B6" w14:textId="2F2311DC" w:rsidR="00E331C7" w:rsidRDefault="00240C26">
                          <w:pPr>
                            <w:rPr>
                              <w:szCs w:val="20"/>
                            </w:rPr>
                          </w:pPr>
                          <w:r>
                            <w:rPr>
                              <w:szCs w:val="20"/>
                            </w:rPr>
                            <w:t>Dear Spartan</w:t>
                          </w:r>
                          <w:r w:rsidR="00911D2C">
                            <w:rPr>
                              <w:szCs w:val="20"/>
                            </w:rPr>
                            <w:t xml:space="preserve"> Scholar</w:t>
                          </w:r>
                          <w:r w:rsidR="00E331C7">
                            <w:rPr>
                              <w:szCs w:val="20"/>
                            </w:rPr>
                            <w:t>,</w:t>
                          </w:r>
                        </w:p>
                        <w:p w14:paraId="18D5C8A4" w14:textId="7C088D62" w:rsidR="006C2F21" w:rsidRDefault="00E331C7" w:rsidP="00552D81">
                          <w:pPr>
                            <w:rPr>
                              <w:szCs w:val="20"/>
                            </w:rPr>
                          </w:pPr>
                          <w:r>
                            <w:rPr>
                              <w:szCs w:val="20"/>
                            </w:rPr>
                            <w:t>Welcome to Biology, and more impo</w:t>
                          </w:r>
                          <w:r w:rsidR="006C4049">
                            <w:rPr>
                              <w:szCs w:val="20"/>
                            </w:rPr>
                            <w:t xml:space="preserve">rtantly, welcome </w:t>
                          </w:r>
                          <w:r w:rsidR="00240C26">
                            <w:rPr>
                              <w:szCs w:val="20"/>
                            </w:rPr>
                            <w:t>back to TJ for a great year</w:t>
                          </w:r>
                          <w:r w:rsidR="006C4049">
                            <w:rPr>
                              <w:szCs w:val="20"/>
                            </w:rPr>
                            <w:t xml:space="preserve">! </w:t>
                          </w:r>
                          <w:r w:rsidR="00240C26">
                            <w:rPr>
                              <w:szCs w:val="20"/>
                            </w:rPr>
                            <w:t>I will be your Biology teacher</w:t>
                          </w:r>
                          <w:r w:rsidR="00552D81">
                            <w:rPr>
                              <w:szCs w:val="20"/>
                            </w:rPr>
                            <w:t xml:space="preserve">, and </w:t>
                          </w:r>
                          <w:r w:rsidR="00240C26">
                            <w:rPr>
                              <w:szCs w:val="20"/>
                            </w:rPr>
                            <w:t>I’m interested in getting to know you</w:t>
                          </w:r>
                          <w:r w:rsidR="00552D81">
                            <w:rPr>
                              <w:szCs w:val="20"/>
                            </w:rPr>
                            <w:t xml:space="preserve"> as we gear up for an exciting journey through the science of life together. </w:t>
                          </w:r>
                          <w:r w:rsidR="006C4049">
                            <w:rPr>
                              <w:szCs w:val="20"/>
                            </w:rPr>
                            <w:t>I grew up i</w:t>
                          </w:r>
                          <w:r w:rsidR="00206D8B">
                            <w:rPr>
                              <w:szCs w:val="20"/>
                            </w:rPr>
                            <w:t xml:space="preserve">n </w:t>
                          </w:r>
                          <w:r w:rsidR="00F514B9">
                            <w:rPr>
                              <w:szCs w:val="20"/>
                            </w:rPr>
                            <w:t>Vail</w:t>
                          </w:r>
                          <w:r w:rsidR="00552D81">
                            <w:rPr>
                              <w:szCs w:val="20"/>
                            </w:rPr>
                            <w:t xml:space="preserve">, </w:t>
                          </w:r>
                          <w:r w:rsidR="00F514B9">
                            <w:rPr>
                              <w:szCs w:val="20"/>
                            </w:rPr>
                            <w:t>Colorado</w:t>
                          </w:r>
                          <w:r w:rsidR="00240C26">
                            <w:rPr>
                              <w:szCs w:val="20"/>
                            </w:rPr>
                            <w:t xml:space="preserve"> (nope, I </w:t>
                          </w:r>
                          <w:r w:rsidR="00F514B9">
                            <w:rPr>
                              <w:szCs w:val="20"/>
                            </w:rPr>
                            <w:t>am not rich</w:t>
                          </w:r>
                          <w:r w:rsidR="00240C26">
                            <w:rPr>
                              <w:szCs w:val="20"/>
                            </w:rPr>
                            <w:t xml:space="preserve">) </w:t>
                          </w:r>
                          <w:r w:rsidR="006C4049">
                            <w:rPr>
                              <w:szCs w:val="20"/>
                            </w:rPr>
                            <w:t>and left when I went to college. In high school, my life</w:t>
                          </w:r>
                          <w:r w:rsidR="00206D8B">
                            <w:rPr>
                              <w:szCs w:val="20"/>
                            </w:rPr>
                            <w:t xml:space="preserve"> revolved around </w:t>
                          </w:r>
                          <w:r w:rsidR="00F514B9">
                            <w:rPr>
                              <w:szCs w:val="20"/>
                            </w:rPr>
                            <w:t>sports and the outdoors</w:t>
                          </w:r>
                          <w:r w:rsidR="009C5C20">
                            <w:rPr>
                              <w:szCs w:val="20"/>
                            </w:rPr>
                            <w:t>;</w:t>
                          </w:r>
                          <w:r w:rsidR="006C4049">
                            <w:rPr>
                              <w:szCs w:val="20"/>
                            </w:rPr>
                            <w:t xml:space="preserve"> I </w:t>
                          </w:r>
                          <w:r w:rsidR="00F514B9">
                            <w:rPr>
                              <w:szCs w:val="20"/>
                            </w:rPr>
                            <w:t>played football, ski raced, and ran track</w:t>
                          </w:r>
                          <w:r w:rsidR="007E606C">
                            <w:rPr>
                              <w:szCs w:val="20"/>
                            </w:rPr>
                            <w:t xml:space="preserve">. </w:t>
                          </w:r>
                          <w:r w:rsidR="00C622BF">
                            <w:rPr>
                              <w:szCs w:val="20"/>
                            </w:rPr>
                            <w:t xml:space="preserve">In college I </w:t>
                          </w:r>
                          <w:r w:rsidR="00F514B9">
                            <w:rPr>
                              <w:szCs w:val="20"/>
                            </w:rPr>
                            <w:t xml:space="preserve">pursued my passion for sports and the outdoors and got degrees in biology and sports medicine.  </w:t>
                          </w:r>
                          <w:r w:rsidR="00C622BF">
                            <w:rPr>
                              <w:szCs w:val="20"/>
                            </w:rPr>
                            <w:t xml:space="preserve">Tell me about yourself! </w:t>
                          </w:r>
                          <w:r w:rsidR="00552D81">
                            <w:rPr>
                              <w:szCs w:val="20"/>
                            </w:rPr>
                            <w:t>Wh</w:t>
                          </w:r>
                          <w:r w:rsidR="006F2BDF">
                            <w:rPr>
                              <w:szCs w:val="20"/>
                            </w:rPr>
                            <w:t xml:space="preserve">at are your personal interests- academic, athletic? </w:t>
                          </w:r>
                          <w:r w:rsidR="00552D81">
                            <w:rPr>
                              <w:szCs w:val="20"/>
                            </w:rPr>
                            <w:t xml:space="preserve">Are you from </w:t>
                          </w:r>
                          <w:r w:rsidR="009C5C20">
                            <w:rPr>
                              <w:szCs w:val="20"/>
                            </w:rPr>
                            <w:t>Colorado</w:t>
                          </w:r>
                          <w:r w:rsidR="00552D81">
                            <w:rPr>
                              <w:szCs w:val="20"/>
                            </w:rPr>
                            <w:t>? Do you see yourself staying nearby for college? What does your family look like- do you have siblings? Are they older or younger? Do you live with your parents?</w:t>
                          </w:r>
                        </w:p>
                        <w:p w14:paraId="5C7F0827" w14:textId="5048A8C4" w:rsidR="006C2F21" w:rsidRDefault="00C622BF">
                          <w:pPr>
                            <w:rPr>
                              <w:szCs w:val="20"/>
                            </w:rPr>
                          </w:pPr>
                          <w:r>
                            <w:rPr>
                              <w:szCs w:val="20"/>
                            </w:rPr>
                            <w:t xml:space="preserve">My </w:t>
                          </w:r>
                          <w:r w:rsidR="00F86B2C">
                            <w:rPr>
                              <w:szCs w:val="20"/>
                            </w:rPr>
                            <w:t>Biology teaching career</w:t>
                          </w:r>
                          <w:r>
                            <w:rPr>
                              <w:szCs w:val="20"/>
                            </w:rPr>
                            <w:t xml:space="preserve"> began with a passion for </w:t>
                          </w:r>
                          <w:r w:rsidR="00F514B9">
                            <w:rPr>
                              <w:szCs w:val="20"/>
                            </w:rPr>
                            <w:t>the outdoors</w:t>
                          </w:r>
                          <w:r w:rsidR="00F86B2C">
                            <w:rPr>
                              <w:szCs w:val="20"/>
                            </w:rPr>
                            <w:t xml:space="preserve">, which I realized when I was </w:t>
                          </w:r>
                          <w:r w:rsidR="00F514B9">
                            <w:rPr>
                              <w:szCs w:val="20"/>
                            </w:rPr>
                            <w:t>in high school</w:t>
                          </w:r>
                          <w:r>
                            <w:rPr>
                              <w:szCs w:val="20"/>
                            </w:rPr>
                            <w:t xml:space="preserve">. I studied </w:t>
                          </w:r>
                          <w:r w:rsidR="00F514B9">
                            <w:rPr>
                              <w:szCs w:val="20"/>
                            </w:rPr>
                            <w:t>biology and sports medicine in college</w:t>
                          </w:r>
                          <w:r>
                            <w:rPr>
                              <w:szCs w:val="20"/>
                            </w:rPr>
                            <w:t xml:space="preserve"> </w:t>
                          </w:r>
                          <w:r w:rsidR="00F514B9">
                            <w:rPr>
                              <w:szCs w:val="20"/>
                            </w:rPr>
                            <w:t>when I</w:t>
                          </w:r>
                          <w:r>
                            <w:rPr>
                              <w:szCs w:val="20"/>
                            </w:rPr>
                            <w:t xml:space="preserve"> realized how strongly I felt that young people unders</w:t>
                          </w:r>
                          <w:r w:rsidR="00F86B2C">
                            <w:rPr>
                              <w:szCs w:val="20"/>
                            </w:rPr>
                            <w:t xml:space="preserve">tand the world around them, so </w:t>
                          </w:r>
                          <w:r>
                            <w:rPr>
                              <w:szCs w:val="20"/>
                            </w:rPr>
                            <w:t>that they can make educated decisions about their health</w:t>
                          </w:r>
                          <w:r w:rsidR="00F514B9">
                            <w:rPr>
                              <w:szCs w:val="20"/>
                            </w:rPr>
                            <w:t>, wellbeing, and our environment</w:t>
                          </w:r>
                          <w:r w:rsidR="00F86B2C">
                            <w:rPr>
                              <w:szCs w:val="20"/>
                            </w:rPr>
                            <w:t xml:space="preserve">. </w:t>
                          </w:r>
                          <w:r>
                            <w:rPr>
                              <w:szCs w:val="20"/>
                            </w:rPr>
                            <w:t>Especially in this day, where fad diets are everywhere</w:t>
                          </w:r>
                          <w:r w:rsidR="00F514B9">
                            <w:rPr>
                              <w:szCs w:val="20"/>
                            </w:rPr>
                            <w:t>, concrete biological science is being questioned</w:t>
                          </w:r>
                          <w:r>
                            <w:rPr>
                              <w:szCs w:val="20"/>
                            </w:rPr>
                            <w:t xml:space="preserve"> and </w:t>
                          </w:r>
                          <w:r w:rsidR="00F514B9">
                            <w:rPr>
                              <w:szCs w:val="20"/>
                            </w:rPr>
                            <w:t>out planet is being destroyed</w:t>
                          </w:r>
                          <w:r w:rsidR="00026DA3">
                            <w:rPr>
                              <w:szCs w:val="20"/>
                            </w:rPr>
                            <w:t>, I want</w:t>
                          </w:r>
                          <w:r>
                            <w:rPr>
                              <w:szCs w:val="20"/>
                            </w:rPr>
                            <w:t xml:space="preserve"> to help our youth see through a lot of the baloney that is being spit at you every day.</w:t>
                          </w:r>
                          <w:r w:rsidR="00206D8B">
                            <w:rPr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szCs w:val="20"/>
                            </w:rPr>
                            <w:t>I found that teaching Biology to people at an age of curiosity and experimentation would allow me to help guide them to smart and educated decision-making. What do you hope to get out of Biology this year? What have you found easy and difficu</w:t>
                          </w:r>
                          <w:bookmarkStart w:id="1" w:name="_GoBack"/>
                          <w:bookmarkEnd w:id="1"/>
                          <w:r>
                            <w:rPr>
                              <w:szCs w:val="20"/>
                            </w:rPr>
                            <w:t>lt about science in the past? What should I do to help support you?</w:t>
                          </w:r>
                        </w:p>
                        <w:p w14:paraId="1068B270" w14:textId="4BE6DE13" w:rsidR="006C2F21" w:rsidRDefault="00026DA3">
                          <w:pPr>
                            <w:rPr>
                              <w:szCs w:val="20"/>
                            </w:rPr>
                          </w:pPr>
                          <w:r>
                            <w:rPr>
                              <w:szCs w:val="20"/>
                            </w:rPr>
                            <w:t>I look forward to reading your letter</w:t>
                          </w:r>
                          <w:r w:rsidR="00442438">
                            <w:rPr>
                              <w:szCs w:val="20"/>
                            </w:rPr>
                            <w:t xml:space="preserve"> and </w:t>
                          </w:r>
                          <w:r w:rsidR="007E606C">
                            <w:rPr>
                              <w:szCs w:val="20"/>
                            </w:rPr>
                            <w:t>getting to know you this year!</w:t>
                          </w:r>
                        </w:p>
                        <w:p w14:paraId="1B92263E" w14:textId="77777777" w:rsidR="00442438" w:rsidRDefault="00442438" w:rsidP="004D339D">
                          <w:pPr>
                            <w:jc w:val="right"/>
                            <w:rPr>
                              <w:szCs w:val="20"/>
                            </w:rPr>
                          </w:pPr>
                          <w:r>
                            <w:rPr>
                              <w:szCs w:val="20"/>
                            </w:rPr>
                            <w:t>Sincerely,</w:t>
                          </w:r>
                        </w:p>
                        <w:p w14:paraId="50D1CACD" w14:textId="5DF923C6" w:rsidR="00D0225F" w:rsidRDefault="00F514B9" w:rsidP="004D339D">
                          <w:pPr>
                            <w:jc w:val="right"/>
                            <w:rPr>
                              <w:szCs w:val="20"/>
                            </w:rPr>
                          </w:pPr>
                          <w:r>
                            <w:rPr>
                              <w:szCs w:val="20"/>
                            </w:rPr>
                            <w:t>Mr. Thomas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6441E5F" wp14:editId="2E4E087E">
                <wp:simplePos x="0" y="0"/>
                <wp:positionH relativeFrom="column">
                  <wp:posOffset>1223645</wp:posOffset>
                </wp:positionH>
                <wp:positionV relativeFrom="paragraph">
                  <wp:posOffset>6878955</wp:posOffset>
                </wp:positionV>
                <wp:extent cx="4751705" cy="2632710"/>
                <wp:effectExtent l="4445" t="0" r="6350" b="635"/>
                <wp:wrapNone/>
                <wp:docPr id="4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1705" cy="2632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C31A9F" w14:textId="77777777" w:rsidR="00D0225F" w:rsidRDefault="00911D2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1F1AA4" wp14:editId="2C4DB3A9">
                                  <wp:extent cx="4229100" cy="1637124"/>
                                  <wp:effectExtent l="19050" t="0" r="0" b="0"/>
                                  <wp:docPr id="55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37924" cy="16405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27" type="#_x0000_t202" style="position:absolute;left:0;text-align:left;margin-left:96.35pt;margin-top:541.65pt;width:374.15pt;height:207.3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" filled="f" stroked="f">
                <v:textbox>
                  <w:txbxContent>
                    <w:p w14:paraId="7DC31A9F" w14:textId="77777777" w:rsidR="00D0225F" w:rsidRDefault="00911D2C">
                      <w:r>
                        <w:rPr>
                          <w:noProof/>
                        </w:rPr>
                        <w:drawing>
                          <wp:inline distT="0" distB="0" distL="0" distR="0" wp14:anchorId="081F1AA4" wp14:editId="2C4DB3A9">
                            <wp:extent cx="4229100" cy="1637124"/>
                            <wp:effectExtent l="19050" t="0" r="0" b="0"/>
                            <wp:docPr id="55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37924" cy="16405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72" behindDoc="0" locked="0" layoutInCell="0" allowOverlap="1" wp14:anchorId="02A8857F" wp14:editId="161603B3">
                <wp:simplePos x="0" y="0"/>
                <wp:positionH relativeFrom="page">
                  <wp:posOffset>1261110</wp:posOffset>
                </wp:positionH>
                <wp:positionV relativeFrom="page">
                  <wp:posOffset>993775</wp:posOffset>
                </wp:positionV>
                <wp:extent cx="5250180" cy="7346315"/>
                <wp:effectExtent l="3810" t="3175" r="3810" b="3810"/>
                <wp:wrapNone/>
                <wp:docPr id="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0180" cy="7346315"/>
                        </a:xfrm>
                        <a:prstGeom prst="roundRect">
                          <a:avLst>
                            <a:gd name="adj" fmla="val 14139"/>
                          </a:avLst>
                        </a:prstGeom>
                        <a:solidFill>
                          <a:srgbClr val="FFFFFF">
                            <a:alpha val="8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6" o:spid="_x0000_s1026" style="position:absolute;margin-left:99.3pt;margin-top:78.25pt;width:413.4pt;height:578.45pt;z-index:2517073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arcsize="9266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" o:allowincell="f" stroked="f">
                <v:fill opacity="52428f"/>
                <w10:wrap anchorx="page" anchory="page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598A419" wp14:editId="2BDC3B29">
                <wp:simplePos x="0" y="0"/>
                <wp:positionH relativeFrom="column">
                  <wp:posOffset>2464435</wp:posOffset>
                </wp:positionH>
                <wp:positionV relativeFrom="paragraph">
                  <wp:posOffset>788670</wp:posOffset>
                </wp:positionV>
                <wp:extent cx="1934210" cy="1024890"/>
                <wp:effectExtent l="635" t="1270" r="0" b="2540"/>
                <wp:wrapNone/>
                <wp:docPr id="2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4210" cy="1024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A264CC" w14:textId="77777777" w:rsidR="00D0225F" w:rsidRDefault="00911D2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F22912" wp14:editId="541E66BD">
                                  <wp:extent cx="1667860" cy="773874"/>
                                  <wp:effectExtent l="19050" t="0" r="0" b="0"/>
                                  <wp:docPr id="58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76835" cy="778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28" type="#_x0000_t202" style="position:absolute;left:0;text-align:left;margin-left:194.05pt;margin-top:62.1pt;width:152.3pt;height:80.7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" filled="f" stroked="f">
                <v:textbox>
                  <w:txbxContent>
                    <w:p w14:paraId="1AA264CC" w14:textId="77777777" w:rsidR="00D0225F" w:rsidRDefault="00911D2C">
                      <w:r>
                        <w:rPr>
                          <w:noProof/>
                        </w:rPr>
                        <w:drawing>
                          <wp:inline distT="0" distB="0" distL="0" distR="0" wp14:anchorId="3BF22912" wp14:editId="541E66BD">
                            <wp:extent cx="1667860" cy="773874"/>
                            <wp:effectExtent l="19050" t="0" r="0" b="0"/>
                            <wp:docPr id="58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76835" cy="778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11D2C">
        <w:rPr>
          <w:noProof/>
        </w:rPr>
        <w:drawing>
          <wp:anchor distT="0" distB="0" distL="114300" distR="114300" simplePos="0" relativeHeight="251703272" behindDoc="0" locked="0" layoutInCell="0" allowOverlap="1" wp14:anchorId="3AD652D6" wp14:editId="4B34A565">
            <wp:simplePos x="0" y="0"/>
            <wp:positionH relativeFrom="page">
              <wp:posOffset>523240</wp:posOffset>
            </wp:positionH>
            <wp:positionV relativeFrom="page">
              <wp:posOffset>457200</wp:posOffset>
            </wp:positionV>
            <wp:extent cx="6713220" cy="7804150"/>
            <wp:effectExtent l="19050" t="0" r="0" b="0"/>
            <wp:wrapNone/>
            <wp:docPr id="78" name="Picture 77" descr="snow_bkgrnd_b&amp;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ow_bkgrnd_b&amp;w.jpg"/>
                    <pic:cNvPicPr/>
                  </pic:nvPicPr>
                  <pic:blipFill>
                    <a:blip r:embed="rId10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t="8945" r="2208" b="5529"/>
                    <a:stretch>
                      <a:fillRect/>
                    </a:stretch>
                  </pic:blipFill>
                  <pic:spPr>
                    <a:xfrm>
                      <a:off x="0" y="0"/>
                      <a:ext cx="6713220" cy="780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1D2C">
        <w:rPr>
          <w:noProof/>
        </w:rPr>
        <w:drawing>
          <wp:anchor distT="0" distB="0" distL="114300" distR="114300" simplePos="0" relativeHeight="251702247" behindDoc="0" locked="0" layoutInCell="0" allowOverlap="1" wp14:anchorId="3DBA02BC" wp14:editId="2407C77B">
            <wp:simplePos x="0" y="0"/>
            <wp:positionH relativeFrom="page">
              <wp:posOffset>539115</wp:posOffset>
            </wp:positionH>
            <wp:positionV relativeFrom="page">
              <wp:posOffset>457200</wp:posOffset>
            </wp:positionV>
            <wp:extent cx="6710680" cy="9144000"/>
            <wp:effectExtent l="19050" t="0" r="0" b="0"/>
            <wp:wrapNone/>
            <wp:docPr id="1" name="Picture 0" descr="diamonds_b&amp;w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monds_b&amp;w.jpg"/>
                    <pic:cNvPicPr preferRelativeResize="0"/>
                  </pic:nvPicPr>
                  <pic:blipFill>
                    <a:blip r:embed="rId11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r="27018" b="139"/>
                    <a:stretch>
                      <a:fillRect/>
                    </a:stretch>
                  </pic:blipFill>
                  <pic:spPr>
                    <a:xfrm>
                      <a:off x="0" y="0"/>
                      <a:ext cx="671068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0225F" w:rsidSect="00D0225F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Ｐゴシック">
    <w:charset w:val="4E"/>
    <w:family w:val="auto"/>
    <w:pitch w:val="variable"/>
    <w:sig w:usb0="E00002FF" w:usb1="6AC7FDFB" w:usb2="00000012" w:usb3="00000000" w:csb0="0002009F" w:csb1="00000000"/>
  </w:font>
  <w:font w:name="ＭＳ Ｐ明朝">
    <w:charset w:val="4E"/>
    <w:family w:val="auto"/>
    <w:pitch w:val="variable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C7"/>
    <w:rsid w:val="00026DA3"/>
    <w:rsid w:val="00206D8B"/>
    <w:rsid w:val="00240C26"/>
    <w:rsid w:val="002D7F24"/>
    <w:rsid w:val="00323FAD"/>
    <w:rsid w:val="00442438"/>
    <w:rsid w:val="004D339D"/>
    <w:rsid w:val="00552D81"/>
    <w:rsid w:val="006C2F21"/>
    <w:rsid w:val="006C4049"/>
    <w:rsid w:val="006C702D"/>
    <w:rsid w:val="006F2BDF"/>
    <w:rsid w:val="00717D87"/>
    <w:rsid w:val="007E606C"/>
    <w:rsid w:val="00911D2C"/>
    <w:rsid w:val="00955DE3"/>
    <w:rsid w:val="009C5C20"/>
    <w:rsid w:val="00C622BF"/>
    <w:rsid w:val="00CD76AC"/>
    <w:rsid w:val="00D0225F"/>
    <w:rsid w:val="00E331C7"/>
    <w:rsid w:val="00F514B9"/>
    <w:rsid w:val="00F86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>
      <o:colormenu v:ext="edit" fillcolor="none" stroke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3"/>
        <o:entry new="5" old="3"/>
        <o:entry new="6" old="3"/>
        <o:entry new="7" old="0"/>
      </o:regrouptable>
    </o:shapelayout>
  </w:shapeDefaults>
  <w:decimalSymbol w:val="."/>
  <w:listSeparator w:val=","/>
  <w14:docId w14:val="2CC072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225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022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225F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D0225F"/>
    <w:rPr>
      <w:color w:val="80808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225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022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225F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D0225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eg"/><Relationship Id="rId12" Type="http://schemas.openxmlformats.org/officeDocument/2006/relationships/fontTable" Target="fontTable.xml"/><Relationship Id="rId13" Type="http://schemas.openxmlformats.org/officeDocument/2006/relationships/glossaryDocument" Target="glossary/document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emf"/><Relationship Id="rId7" Type="http://schemas.openxmlformats.org/officeDocument/2006/relationships/image" Target="media/image10.emf"/><Relationship Id="rId8" Type="http://schemas.openxmlformats.org/officeDocument/2006/relationships/image" Target="media/image2.emf"/><Relationship Id="rId9" Type="http://schemas.openxmlformats.org/officeDocument/2006/relationships/image" Target="media/image20.emf"/><Relationship Id="rId10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frydman.PHACS\AppData\Roaming\Microsoft\Templates\HarvestStationery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glossary/document.xml><?xml version="1.0" encoding="utf-8"?>
<w:glossary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91275164EFF4C4FB1B04A6C3F23F3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233D249-2BC8-4F67-9C46-DDC4617A9D0E}"/>
      </w:docPartPr>
      <w:docPartBody>
        <w:p w:rsidR="005F66AA" w:rsidRDefault="0022756C">
          <w:pPr>
            <w:pStyle w:val="691275164EFF4C4FB1B04A6C3F23F39A"/>
          </w:pPr>
          <w:r>
            <w:rPr>
              <w:rStyle w:val="PlaceholderText"/>
            </w:rPr>
            <w:t>Click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Ｐゴシック">
    <w:charset w:val="4E"/>
    <w:family w:val="auto"/>
    <w:pitch w:val="variable"/>
    <w:sig w:usb0="E00002FF" w:usb1="6AC7FDFB" w:usb2="00000012" w:usb3="00000000" w:csb0="0002009F" w:csb1="00000000"/>
  </w:font>
  <w:font w:name="ＭＳ Ｐ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22756C"/>
    <w:rsid w:val="0022756C"/>
    <w:rsid w:val="005F6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66A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F66AA"/>
    <w:rPr>
      <w:color w:val="808080"/>
    </w:rPr>
  </w:style>
  <w:style w:type="paragraph" w:customStyle="1" w:styleId="691275164EFF4C4FB1B04A6C3F23F39A">
    <w:name w:val="691275164EFF4C4FB1B04A6C3F23F39A"/>
    <w:rsid w:val="005F66AA"/>
  </w:style>
</w:styles>
</file>

<file path=word/glossary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theme/theme1.xml><?xml version="1.0" encoding="utf-8"?>
<a:theme xmlns:a="http://schemas.openxmlformats.org/drawingml/2006/main" name="Office Theme">
  <a:themeElements>
    <a:clrScheme name="Custom 2">
      <a:dk1>
        <a:sysClr val="windowText" lastClr="000000"/>
      </a:dk1>
      <a:lt1>
        <a:sysClr val="window" lastClr="FFFFFF"/>
      </a:lt1>
      <a:dk2>
        <a:srgbClr val="444D26"/>
      </a:dk2>
      <a:lt2>
        <a:srgbClr val="FEFAC9"/>
      </a:lt2>
      <a:accent1>
        <a:srgbClr val="A5B592"/>
      </a:accent1>
      <a:accent2>
        <a:srgbClr val="E8822C"/>
      </a:accent2>
      <a:accent3>
        <a:srgbClr val="EEB43E"/>
      </a:accent3>
      <a:accent4>
        <a:srgbClr val="663300"/>
      </a:accent4>
      <a:accent5>
        <a:srgbClr val="A73232"/>
      </a:accent5>
      <a:accent6>
        <a:srgbClr val="809EC2"/>
      </a:accent6>
      <a:hlink>
        <a:srgbClr val="8E58B6"/>
      </a:hlink>
      <a:folHlink>
        <a:srgbClr val="7F6F6F"/>
      </a:folHlink>
    </a:clrScheme>
    <a:fontScheme name="Civic">
      <a:majorFont>
        <a:latin typeface="Georgia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Georgia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7686A4B1-8174-4CDF-A961-B0AB01A1D1C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\Users\cfrydman.PHACS\AppData\Roaming\Microsoft\Templates\HarvestStationery.dotx</Template>
  <TotalTime>0</TotalTime>
  <Pages>2</Pages>
  <Words>340</Words>
  <Characters>1938</Characters>
  <Application>Microsoft Macintosh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Stationery (harvest design)</vt:lpstr>
    </vt:vector>
  </TitlesOfParts>
  <Company/>
  <LinksUpToDate>false</LinksUpToDate>
  <CharactersWithSpaces>2274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Stationery (harvest design)</dc:title>
  <dc:creator>cfrydman</dc:creator>
  <cp:lastModifiedBy>Scott Thomas</cp:lastModifiedBy>
  <cp:revision>2</cp:revision>
  <cp:lastPrinted>2007-10-18T03:27:00Z</cp:lastPrinted>
  <dcterms:created xsi:type="dcterms:W3CDTF">2017-08-17T21:16:00Z</dcterms:created>
  <dcterms:modified xsi:type="dcterms:W3CDTF">2017-08-17T21:16:00Z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TC102448009990</vt:lpwstr>
  </property>
</Properties>
</file>